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-106" w:type="dxa"/>
        <w:tblLook w:val="00A0"/>
      </w:tblPr>
      <w:tblGrid>
        <w:gridCol w:w="6252"/>
        <w:gridCol w:w="1560"/>
        <w:gridCol w:w="1701"/>
        <w:gridCol w:w="142"/>
        <w:gridCol w:w="1315"/>
        <w:gridCol w:w="1236"/>
        <w:gridCol w:w="181"/>
        <w:gridCol w:w="1378"/>
        <w:gridCol w:w="1418"/>
      </w:tblGrid>
      <w:tr w:rsidR="00D75ABE" w:rsidRPr="00D8669A">
        <w:trPr>
          <w:trHeight w:val="288"/>
        </w:trPr>
        <w:tc>
          <w:tcPr>
            <w:tcW w:w="12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ABE" w:rsidRPr="00D8669A" w:rsidRDefault="00D75ABE" w:rsidP="00BB7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lang w:val="it-IT" w:eastAsia="ru-RU"/>
              </w:rPr>
              <w:t xml:space="preserve"> 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 39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>nr.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4/1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13.05.</w:t>
            </w: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2014                                                                                                                                                                                        </w:t>
            </w:r>
            <w:r w:rsidRPr="00D8669A">
              <w:rPr>
                <w:rFonts w:ascii="Times New Roman" w:hAnsi="Times New Roman" w:cs="Times New Roman"/>
                <w:lang w:val="it-IT"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D75ABE" w:rsidRPr="005C76EC">
        <w:trPr>
          <w:trHeight w:val="315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D75ABE" w:rsidRPr="00D8669A">
        <w:trPr>
          <w:trHeight w:val="315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D75ABE" w:rsidRPr="00D8669A">
        <w:trPr>
          <w:trHeight w:val="315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Liceului  Teoretic  ,,Constantin Negruzzi”  pe anul 2014 </w:t>
            </w:r>
          </w:p>
        </w:tc>
      </w:tr>
      <w:tr w:rsidR="00D75ABE" w:rsidRPr="005C76EC">
        <w:trPr>
          <w:trHeight w:val="192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BB7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(lei)</w:t>
            </w:r>
          </w:p>
        </w:tc>
      </w:tr>
      <w:tr w:rsidR="00D75ABE" w:rsidRPr="005C76EC">
        <w:trPr>
          <w:trHeight w:val="1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75ABE" w:rsidRPr="005C76EC">
        <w:trPr>
          <w:trHeight w:val="285"/>
        </w:trPr>
        <w:tc>
          <w:tcPr>
            <w:tcW w:w="6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D8669A" w:rsidRDefault="00D75ABE" w:rsidP="00492D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D866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>Sume aprobate  în bugetul pe anul                                                                                          2014</w:t>
            </w:r>
          </w:p>
        </w:tc>
        <w:tc>
          <w:tcPr>
            <w:tcW w:w="3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866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 </w:t>
            </w: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Modificările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 operate</w:t>
            </w: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D8669A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D75ABE" w:rsidRPr="005C76EC">
        <w:trPr>
          <w:trHeight w:val="255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D8669A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45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55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55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55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55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70"/>
        </w:trPr>
        <w:tc>
          <w:tcPr>
            <w:tcW w:w="6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5ABE" w:rsidRPr="005C76EC">
        <w:trPr>
          <w:trHeight w:val="270"/>
        </w:trPr>
        <w:tc>
          <w:tcPr>
            <w:tcW w:w="625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75ABE" w:rsidRPr="005C76EC">
        <w:trPr>
          <w:trHeight w:val="34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59701,81</w:t>
            </w:r>
          </w:p>
        </w:tc>
      </w:tr>
      <w:tr w:rsidR="00D75ABE" w:rsidRPr="005C76EC">
        <w:trPr>
          <w:trHeight w:val="27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Soldul la începutul anului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55001,81</w:t>
            </w:r>
          </w:p>
        </w:tc>
      </w:tr>
      <w:tr w:rsidR="00D75ABE" w:rsidRPr="005C76EC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,,Servicii cu plată"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40900,87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40900,87</w:t>
            </w:r>
          </w:p>
        </w:tc>
      </w:tr>
      <w:tr w:rsidR="00D75ABE" w:rsidRPr="005C76EC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,,Plata pentru chiria/arenda bunurilor proprietate publică"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14100,94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14100,94</w:t>
            </w:r>
          </w:p>
        </w:tc>
      </w:tr>
      <w:tr w:rsidR="00D75ABE" w:rsidRPr="005C76EC">
        <w:trPr>
          <w:trHeight w:val="34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Veniturile anului curent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</w:tr>
      <w:tr w:rsidR="00D75ABE" w:rsidRPr="00D8669A">
        <w:trPr>
          <w:trHeight w:val="25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,,Servicii cu plată"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</w:tr>
      <w:tr w:rsidR="00D75ABE" w:rsidRPr="005C76EC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,,Plata pentru chiria/arenda bunurilor proprietate publică"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</w:tr>
      <w:tr w:rsidR="00D75ABE" w:rsidRPr="005C76EC">
        <w:trPr>
          <w:trHeight w:val="28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Cheltuieli – în 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55001,81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5445B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44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59701,81</w:t>
            </w:r>
          </w:p>
        </w:tc>
      </w:tr>
      <w:tr w:rsidR="00D75ABE" w:rsidRPr="005C76EC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113.00 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,,</w:t>
            </w:r>
            <w:r w:rsidRPr="005445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Plata mărfurilor şi servic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iilor”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44701,81</w:t>
            </w:r>
          </w:p>
        </w:tc>
      </w:tr>
      <w:tr w:rsidR="00D75ABE" w:rsidRPr="005C76EC">
        <w:trPr>
          <w:trHeight w:val="28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113.01 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,,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Energie electrică”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D75ABE" w:rsidRPr="005C76EC">
        <w:trPr>
          <w:trHeight w:val="3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113.03  ,,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Rechizite de birou, materiale şi obiecte de uz gospodăresc”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42201,81</w:t>
            </w:r>
          </w:p>
        </w:tc>
      </w:tr>
      <w:tr w:rsidR="00D75ABE" w:rsidRPr="005C76EC">
        <w:trPr>
          <w:trHeight w:val="2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113.04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,,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Energie termică”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D75ABE" w:rsidRPr="005C76EC">
        <w:trPr>
          <w:trHeight w:val="27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113.34 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,,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Apă şi canalizare”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D75ABE" w:rsidRPr="005C76EC">
        <w:trPr>
          <w:trHeight w:val="28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113.35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,,</w:t>
            </w: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Salubritate”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D75ABE" w:rsidRPr="005C76EC">
        <w:trPr>
          <w:trHeight w:val="525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242.00  ,,Procurarea de utilaj şi consumabile durabile atribuite la categoria de fonduri fixe”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D8669A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8669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F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</w:tr>
      <w:tr w:rsidR="00D75ABE" w:rsidRPr="005C76EC">
        <w:trPr>
          <w:trHeight w:val="27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FB02D8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C76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SECRETAR  AL CONSILIULUI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75ABE" w:rsidRPr="005C76EC">
        <w:trPr>
          <w:trHeight w:val="30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FB02D8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02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ABE" w:rsidRPr="00C30FAE" w:rsidRDefault="00D75ABE" w:rsidP="00C30F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75ABE" w:rsidRDefault="00D75ABE"/>
    <w:sectPr w:rsidR="00D75ABE" w:rsidSect="00FE0B17">
      <w:pgSz w:w="16838" w:h="11906" w:orient="landscape"/>
      <w:pgMar w:top="397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ABE" w:rsidRDefault="00D75ABE" w:rsidP="00C30FAE">
      <w:pPr>
        <w:spacing w:after="0" w:line="240" w:lineRule="auto"/>
      </w:pPr>
      <w:r>
        <w:separator/>
      </w:r>
    </w:p>
  </w:endnote>
  <w:endnote w:type="continuationSeparator" w:id="1">
    <w:p w:rsidR="00D75ABE" w:rsidRDefault="00D75ABE" w:rsidP="00C30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ABE" w:rsidRDefault="00D75ABE" w:rsidP="00C30FAE">
      <w:pPr>
        <w:spacing w:after="0" w:line="240" w:lineRule="auto"/>
      </w:pPr>
      <w:r>
        <w:separator/>
      </w:r>
    </w:p>
  </w:footnote>
  <w:footnote w:type="continuationSeparator" w:id="1">
    <w:p w:rsidR="00D75ABE" w:rsidRDefault="00D75ABE" w:rsidP="00C30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FAE"/>
    <w:rsid w:val="000E6EAD"/>
    <w:rsid w:val="00280481"/>
    <w:rsid w:val="00453BDD"/>
    <w:rsid w:val="00492D02"/>
    <w:rsid w:val="004D5856"/>
    <w:rsid w:val="005445BE"/>
    <w:rsid w:val="005B4D70"/>
    <w:rsid w:val="005C76EC"/>
    <w:rsid w:val="00611988"/>
    <w:rsid w:val="00BB712F"/>
    <w:rsid w:val="00C30FAE"/>
    <w:rsid w:val="00D75ABE"/>
    <w:rsid w:val="00D8669A"/>
    <w:rsid w:val="00DA43F3"/>
    <w:rsid w:val="00DB6A0D"/>
    <w:rsid w:val="00E74A64"/>
    <w:rsid w:val="00FB02D8"/>
    <w:rsid w:val="00FD10E8"/>
    <w:rsid w:val="00FE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6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3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0FAE"/>
  </w:style>
  <w:style w:type="paragraph" w:styleId="Footer">
    <w:name w:val="footer"/>
    <w:basedOn w:val="Normal"/>
    <w:link w:val="FooterChar"/>
    <w:uiPriority w:val="99"/>
    <w:semiHidden/>
    <w:rsid w:val="00C30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0F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373</Words>
  <Characters>2131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9</cp:revision>
  <cp:lastPrinted>2014-03-20T15:31:00Z</cp:lastPrinted>
  <dcterms:created xsi:type="dcterms:W3CDTF">2014-03-20T11:50:00Z</dcterms:created>
  <dcterms:modified xsi:type="dcterms:W3CDTF">2014-05-26T12:37:00Z</dcterms:modified>
</cp:coreProperties>
</file>